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B93FB" w14:textId="77777777" w:rsidR="00D411A3" w:rsidRPr="00D97DAF" w:rsidRDefault="00D411A3" w:rsidP="00D22262">
      <w:pPr>
        <w:rPr>
          <w:rFonts w:ascii="Arial" w:hAnsi="Arial" w:cs="Arial"/>
          <w:b/>
          <w:sz w:val="28"/>
          <w:szCs w:val="28"/>
        </w:rPr>
      </w:pPr>
      <w:r w:rsidRPr="00D97DAF">
        <w:rPr>
          <w:rFonts w:ascii="Arial" w:hAnsi="Arial" w:cs="Arial"/>
          <w:b/>
          <w:sz w:val="28"/>
          <w:szCs w:val="28"/>
        </w:rPr>
        <w:t xml:space="preserve">Erklärung </w:t>
      </w:r>
      <w:r w:rsidR="003F4DAC" w:rsidRPr="00D97DAF">
        <w:rPr>
          <w:rFonts w:ascii="Arial" w:hAnsi="Arial" w:cs="Arial"/>
          <w:b/>
          <w:sz w:val="28"/>
          <w:szCs w:val="28"/>
        </w:rPr>
        <w:t>der Bieter-/</w:t>
      </w:r>
      <w:r w:rsidRPr="00D97DAF">
        <w:rPr>
          <w:rFonts w:ascii="Arial" w:hAnsi="Arial" w:cs="Arial"/>
          <w:b/>
          <w:sz w:val="28"/>
          <w:szCs w:val="28"/>
        </w:rPr>
        <w:t>Arbeitsgemeinschaft</w:t>
      </w:r>
    </w:p>
    <w:p w14:paraId="3448E2D2" w14:textId="77777777" w:rsidR="00256AC1" w:rsidRPr="00D97DAF" w:rsidRDefault="00256AC1" w:rsidP="00D22262">
      <w:pPr>
        <w:rPr>
          <w:rFonts w:ascii="Arial" w:hAnsi="Arial" w:cs="Arial"/>
        </w:rPr>
      </w:pPr>
    </w:p>
    <w:p w14:paraId="6B325593" w14:textId="77777777" w:rsidR="00256AC1" w:rsidRPr="00D97DAF" w:rsidRDefault="00256AC1" w:rsidP="00D22262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3"/>
        <w:gridCol w:w="8576"/>
      </w:tblGrid>
      <w:tr w:rsidR="00D411A3" w:rsidRPr="00D97DAF" w14:paraId="1D1EB316" w14:textId="77777777" w:rsidTr="00F76A80">
        <w:tc>
          <w:tcPr>
            <w:tcW w:w="1133" w:type="dxa"/>
          </w:tcPr>
          <w:p w14:paraId="0509C697" w14:textId="77777777" w:rsidR="00D411A3" w:rsidRPr="00D97DAF" w:rsidRDefault="00D411A3" w:rsidP="00F76A80">
            <w:pPr>
              <w:ind w:left="-74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</w:rPr>
              <w:t>Maßnahme</w:t>
            </w:r>
          </w:p>
        </w:tc>
        <w:bookmarkStart w:id="0" w:name="IA_Textanfang"/>
        <w:tc>
          <w:tcPr>
            <w:tcW w:w="8576" w:type="dxa"/>
            <w:tcBorders>
              <w:bottom w:val="single" w:sz="4" w:space="0" w:color="auto"/>
            </w:tcBorders>
          </w:tcPr>
          <w:p w14:paraId="63144EC4" w14:textId="4E842822" w:rsidR="0003742B" w:rsidRPr="00D97DAF" w:rsidRDefault="00836C4A" w:rsidP="00991668">
            <w:pPr>
              <w:spacing w:after="40"/>
              <w:ind w:left="-74"/>
              <w:rPr>
                <w:rFonts w:ascii="Arial" w:hAnsi="Arial" w:cs="Arial"/>
                <w:b/>
                <w:color w:val="000000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 w:rsidR="00366A95"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2975D1">
              <w:rPr>
                <w:rFonts w:ascii="Arial" w:hAnsi="Arial" w:cs="Arial"/>
                <w:b/>
                <w:color w:val="000000"/>
              </w:rPr>
              <w:t>2</w:t>
            </w:r>
            <w:r w:rsidR="001A54EA">
              <w:rPr>
                <w:rFonts w:ascii="Arial" w:hAnsi="Arial" w:cs="Arial"/>
                <w:b/>
                <w:color w:val="000000"/>
              </w:rPr>
              <w:t>6</w:t>
            </w:r>
            <w:r w:rsidR="002975D1">
              <w:rPr>
                <w:rFonts w:ascii="Arial" w:hAnsi="Arial" w:cs="Arial"/>
                <w:b/>
                <w:color w:val="000000"/>
              </w:rPr>
              <w:t>-20000</w:t>
            </w:r>
            <w:r w:rsidR="00CD5C60">
              <w:rPr>
                <w:rFonts w:ascii="Arial" w:hAnsi="Arial" w:cs="Arial"/>
                <w:b/>
                <w:color w:val="000000"/>
              </w:rPr>
              <w:t>6</w:t>
            </w:r>
            <w:r w:rsidR="000D3518">
              <w:rPr>
                <w:rFonts w:ascii="Arial" w:hAnsi="Arial" w:cs="Arial"/>
                <w:b/>
                <w:color w:val="000000"/>
              </w:rPr>
              <w:t>8528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  <w:bookmarkEnd w:id="0"/>
          </w:p>
        </w:tc>
      </w:tr>
      <w:tr w:rsidR="00D411A3" w:rsidRPr="00D97DAF" w14:paraId="63FA5058" w14:textId="77777777" w:rsidTr="00F76A80">
        <w:trPr>
          <w:trHeight w:hRule="exact" w:val="340"/>
        </w:trPr>
        <w:tc>
          <w:tcPr>
            <w:tcW w:w="1133" w:type="dxa"/>
            <w:vAlign w:val="center"/>
          </w:tcPr>
          <w:p w14:paraId="3DC90C76" w14:textId="77777777" w:rsidR="00D411A3" w:rsidRPr="00D97DAF" w:rsidRDefault="00D411A3">
            <w:pPr>
              <w:ind w:left="-74"/>
              <w:rPr>
                <w:rFonts w:ascii="Arial" w:hAnsi="Arial" w:cs="Arial"/>
              </w:rPr>
            </w:pPr>
          </w:p>
        </w:tc>
        <w:tc>
          <w:tcPr>
            <w:tcW w:w="8576" w:type="dxa"/>
            <w:tcBorders>
              <w:top w:val="single" w:sz="4" w:space="0" w:color="auto"/>
            </w:tcBorders>
            <w:vAlign w:val="center"/>
          </w:tcPr>
          <w:p w14:paraId="64EFF0EB" w14:textId="77777777" w:rsidR="00D411A3" w:rsidRPr="00D97DAF" w:rsidRDefault="00D411A3">
            <w:pPr>
              <w:ind w:left="-74"/>
              <w:rPr>
                <w:rFonts w:ascii="Arial" w:hAnsi="Arial" w:cs="Arial"/>
              </w:rPr>
            </w:pPr>
          </w:p>
        </w:tc>
      </w:tr>
      <w:tr w:rsidR="00D411A3" w:rsidRPr="00D97DAF" w14:paraId="2EBBFA9D" w14:textId="77777777" w:rsidTr="00F76A80">
        <w:tc>
          <w:tcPr>
            <w:tcW w:w="1133" w:type="dxa"/>
          </w:tcPr>
          <w:p w14:paraId="14E92C2B" w14:textId="77777777" w:rsidR="00D411A3" w:rsidRPr="00D97DAF" w:rsidRDefault="003F4DAC" w:rsidP="00F76A80">
            <w:pPr>
              <w:ind w:left="-74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</w:rPr>
              <w:t>Leistung</w:t>
            </w:r>
          </w:p>
        </w:tc>
        <w:tc>
          <w:tcPr>
            <w:tcW w:w="8576" w:type="dxa"/>
            <w:tcBorders>
              <w:bottom w:val="single" w:sz="4" w:space="0" w:color="auto"/>
            </w:tcBorders>
          </w:tcPr>
          <w:p w14:paraId="50502C30" w14:textId="3C17A92D" w:rsidR="00D411A3" w:rsidRPr="00D97DAF" w:rsidRDefault="00836C4A" w:rsidP="00991668">
            <w:pPr>
              <w:spacing w:after="40"/>
              <w:ind w:left="-74"/>
              <w:rPr>
                <w:rFonts w:ascii="Arial" w:hAnsi="Arial" w:cs="Arial"/>
                <w:b/>
                <w:color w:val="000000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411A3"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0D3518" w:rsidRPr="000D3518">
              <w:rPr>
                <w:rFonts w:ascii="Arial" w:hAnsi="Arial" w:cs="Arial"/>
                <w:b/>
                <w:color w:val="000000"/>
              </w:rPr>
              <w:t xml:space="preserve">Durchführung energetischer Inspektionen von Heizungs-, Trinkwassererwärmungs- bzw. von Klimaanlagen 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p w14:paraId="7C8A3651" w14:textId="77777777" w:rsidR="00D411A3" w:rsidRPr="00D97DAF" w:rsidRDefault="00D411A3" w:rsidP="00D22262">
      <w:pPr>
        <w:rPr>
          <w:rFonts w:ascii="Arial" w:hAnsi="Arial" w:cs="Arial"/>
        </w:rPr>
      </w:pPr>
    </w:p>
    <w:p w14:paraId="5D52C719" w14:textId="77777777" w:rsidR="00D411A3" w:rsidRPr="00D97DAF" w:rsidRDefault="00D411A3" w:rsidP="00D22262">
      <w:pPr>
        <w:rPr>
          <w:rFonts w:ascii="Arial" w:hAnsi="Arial" w:cs="Arial"/>
        </w:rPr>
      </w:pPr>
      <w:r w:rsidRPr="00D97DAF">
        <w:rPr>
          <w:rFonts w:ascii="Arial" w:hAnsi="Arial" w:cs="Arial"/>
        </w:rPr>
        <w:t xml:space="preserve">Wir, die nachstehend aufgeführten </w:t>
      </w:r>
      <w:r w:rsidR="003F4DAC" w:rsidRPr="00D97DAF">
        <w:rPr>
          <w:rFonts w:ascii="Arial" w:hAnsi="Arial" w:cs="Arial"/>
        </w:rPr>
        <w:t>Unternehmen</w:t>
      </w:r>
      <w:r w:rsidRPr="00D97DAF">
        <w:rPr>
          <w:rFonts w:ascii="Arial" w:hAnsi="Arial" w:cs="Arial"/>
        </w:rPr>
        <w:t xml:space="preserve"> einer Bietergemeinschaft</w:t>
      </w:r>
    </w:p>
    <w:p w14:paraId="4BACE5B8" w14:textId="77777777" w:rsidR="00D411A3" w:rsidRPr="00D97DAF" w:rsidRDefault="00D411A3" w:rsidP="00D22262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3"/>
        <w:gridCol w:w="955"/>
        <w:gridCol w:w="1701"/>
      </w:tblGrid>
      <w:tr w:rsidR="00D97DAF" w:rsidRPr="00D97DAF" w14:paraId="2AC2873A" w14:textId="77777777" w:rsidTr="00D97DAF">
        <w:trPr>
          <w:trHeight w:hRule="exact" w:val="400"/>
        </w:trPr>
        <w:tc>
          <w:tcPr>
            <w:tcW w:w="7053" w:type="dxa"/>
            <w:tcBorders>
              <w:bottom w:val="single" w:sz="4" w:space="0" w:color="auto"/>
            </w:tcBorders>
            <w:vAlign w:val="center"/>
          </w:tcPr>
          <w:p w14:paraId="42F5A34D" w14:textId="77777777" w:rsidR="00D97DAF" w:rsidRPr="00D97DAF" w:rsidRDefault="00D97DAF">
            <w:pPr>
              <w:spacing w:before="40"/>
              <w:ind w:left="-74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color w:val="000000"/>
              </w:rPr>
              <w:t>Mitglied</w:t>
            </w:r>
            <w:r w:rsidRPr="00D97DAF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14:paraId="6486AA8B" w14:textId="77777777" w:rsidR="00D97DAF" w:rsidRPr="00D97DAF" w:rsidRDefault="00D97DAF" w:rsidP="00D97DAF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</w:rPr>
              <w:t>USt.-ID: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D499414" w14:textId="77777777" w:rsidR="00D97DAF" w:rsidRPr="00D97DAF" w:rsidRDefault="00D97DAF" w:rsidP="00D97DAF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97DAF" w:rsidRPr="00D97DAF" w14:paraId="7FD6C6FE" w14:textId="77777777" w:rsidTr="00D97DAF">
        <w:trPr>
          <w:trHeight w:hRule="exact" w:val="400"/>
        </w:trPr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A8C3F" w14:textId="77777777" w:rsidR="00D97DAF" w:rsidRPr="00D97DAF" w:rsidRDefault="00D97DAF">
            <w:pPr>
              <w:spacing w:before="40"/>
              <w:ind w:left="-74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color w:val="000000"/>
              </w:rPr>
              <w:t>Mitglied</w:t>
            </w:r>
            <w:r w:rsidRPr="00D97DAF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30E01" w14:textId="77777777" w:rsidR="00D97DAF" w:rsidRPr="00D97DAF" w:rsidRDefault="00D97DAF" w:rsidP="007D0307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</w:rPr>
              <w:t>USt.-ID: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CE9EC" w14:textId="77777777" w:rsidR="00D97DAF" w:rsidRPr="00D97DAF" w:rsidRDefault="00D97DAF" w:rsidP="007D0307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97DAF" w:rsidRPr="00D97DAF" w14:paraId="7CFAF116" w14:textId="77777777" w:rsidTr="00D97DAF">
        <w:trPr>
          <w:trHeight w:hRule="exact" w:val="400"/>
        </w:trPr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CEA51" w14:textId="77777777" w:rsidR="00D97DAF" w:rsidRPr="00D97DAF" w:rsidRDefault="00D97DAF" w:rsidP="00ED4F18">
            <w:pPr>
              <w:spacing w:before="40"/>
              <w:ind w:left="-74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color w:val="000000"/>
              </w:rPr>
              <w:t>Mitglied</w:t>
            </w:r>
            <w:r w:rsidRPr="00D97DAF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622EE" w14:textId="77777777" w:rsidR="00D97DAF" w:rsidRPr="00D97DAF" w:rsidRDefault="00D97DAF" w:rsidP="007D0307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</w:rPr>
              <w:t>USt.-ID: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6E7E4" w14:textId="77777777" w:rsidR="00D97DAF" w:rsidRPr="00D97DAF" w:rsidRDefault="00D97DAF" w:rsidP="007D0307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97DAF" w:rsidRPr="00D97DAF" w14:paraId="5EB62C34" w14:textId="77777777" w:rsidTr="00D97DAF">
        <w:trPr>
          <w:trHeight w:hRule="exact" w:val="400"/>
        </w:trPr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E256" w14:textId="77777777" w:rsidR="00D97DAF" w:rsidRPr="00D97DAF" w:rsidRDefault="00D97DAF" w:rsidP="00ED4F18">
            <w:pPr>
              <w:spacing w:before="40"/>
              <w:ind w:left="-74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color w:val="000000"/>
              </w:rPr>
              <w:t>Mitglied</w:t>
            </w:r>
            <w:r w:rsidRPr="00D97DAF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AD523" w14:textId="77777777" w:rsidR="00D97DAF" w:rsidRPr="00D97DAF" w:rsidRDefault="00D97DAF" w:rsidP="007D0307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</w:rPr>
              <w:t>USt.-ID: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F55AA" w14:textId="77777777" w:rsidR="00D97DAF" w:rsidRPr="00D97DAF" w:rsidRDefault="00D97DAF" w:rsidP="007D0307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F953A3" w:rsidRPr="00D97DAF" w14:paraId="13809549" w14:textId="77777777" w:rsidTr="00A451A5">
        <w:trPr>
          <w:trHeight w:hRule="exact" w:val="400"/>
        </w:trPr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B1BE" w14:textId="77777777" w:rsidR="00F953A3" w:rsidRPr="00D97DAF" w:rsidRDefault="00F953A3" w:rsidP="00A451A5">
            <w:pPr>
              <w:spacing w:before="40"/>
              <w:ind w:left="-74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color w:val="000000"/>
              </w:rPr>
              <w:t>Mitglied</w:t>
            </w:r>
            <w:r w:rsidRPr="00D97DAF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17A40" w14:textId="77777777" w:rsidR="00F953A3" w:rsidRPr="00D97DAF" w:rsidRDefault="00F953A3" w:rsidP="00A451A5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</w:rPr>
              <w:t>USt.-ID: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BB3E2" w14:textId="77777777" w:rsidR="00F953A3" w:rsidRPr="00D97DAF" w:rsidRDefault="00F953A3" w:rsidP="00A451A5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97DAF" w:rsidRPr="00D97DAF" w14:paraId="628F674A" w14:textId="77777777" w:rsidTr="00D97DAF">
        <w:trPr>
          <w:trHeight w:hRule="exact" w:val="400"/>
        </w:trPr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BD21" w14:textId="77777777" w:rsidR="00D97DAF" w:rsidRPr="00D97DAF" w:rsidRDefault="00D97DAF">
            <w:pPr>
              <w:spacing w:before="40"/>
              <w:ind w:left="-74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color w:val="000000"/>
              </w:rPr>
              <w:t>Mitglied</w:t>
            </w:r>
            <w:r w:rsidRPr="00D97DAF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69E3" w14:textId="77777777" w:rsidR="00D97DAF" w:rsidRPr="00D97DAF" w:rsidRDefault="00D97DAF" w:rsidP="007D0307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</w:rPr>
              <w:t>USt.-ID: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0D92" w14:textId="77777777" w:rsidR="00D97DAF" w:rsidRPr="00D97DAF" w:rsidRDefault="00D97DAF" w:rsidP="007D0307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p w14:paraId="327A6623" w14:textId="77777777" w:rsidR="00D411A3" w:rsidRPr="00D97DAF" w:rsidRDefault="00D411A3" w:rsidP="00D22262">
      <w:pPr>
        <w:rPr>
          <w:rFonts w:ascii="Arial" w:hAnsi="Arial" w:cs="Arial"/>
        </w:rPr>
      </w:pPr>
    </w:p>
    <w:p w14:paraId="1CAD27E8" w14:textId="77777777" w:rsidR="00D411A3" w:rsidRDefault="003F4DAC" w:rsidP="00D22262">
      <w:pPr>
        <w:rPr>
          <w:rFonts w:ascii="Arial" w:hAnsi="Arial" w:cs="Arial"/>
        </w:rPr>
      </w:pPr>
      <w:r w:rsidRPr="00D97DAF">
        <w:rPr>
          <w:rFonts w:ascii="Arial" w:hAnsi="Arial" w:cs="Arial"/>
        </w:rPr>
        <w:t>werden</w:t>
      </w:r>
      <w:r w:rsidR="00D411A3" w:rsidRPr="00D97DAF">
        <w:rPr>
          <w:rFonts w:ascii="Arial" w:hAnsi="Arial" w:cs="Arial"/>
        </w:rPr>
        <w:t xml:space="preserve"> im Falle der Auftragserteilung </w:t>
      </w:r>
      <w:r w:rsidRPr="00D97DAF">
        <w:rPr>
          <w:rFonts w:ascii="Arial" w:hAnsi="Arial" w:cs="Arial"/>
        </w:rPr>
        <w:t>die Leistung</w:t>
      </w:r>
      <w:r w:rsidR="002018FB" w:rsidRPr="00D97DAF">
        <w:rPr>
          <w:rFonts w:ascii="Arial" w:hAnsi="Arial" w:cs="Arial"/>
        </w:rPr>
        <w:t>en</w:t>
      </w:r>
      <w:r w:rsidRPr="00D97DAF">
        <w:rPr>
          <w:rFonts w:ascii="Arial" w:hAnsi="Arial" w:cs="Arial"/>
        </w:rPr>
        <w:t xml:space="preserve"> als </w:t>
      </w:r>
      <w:r w:rsidR="00D411A3" w:rsidRPr="00D97DAF">
        <w:rPr>
          <w:rFonts w:ascii="Arial" w:hAnsi="Arial" w:cs="Arial"/>
        </w:rPr>
        <w:t xml:space="preserve">Arbeitsgemeinschaft </w:t>
      </w:r>
      <w:r w:rsidRPr="00D97DAF">
        <w:rPr>
          <w:rFonts w:ascii="Arial" w:hAnsi="Arial" w:cs="Arial"/>
        </w:rPr>
        <w:t>gesamtschuldnerisch ausführen</w:t>
      </w:r>
      <w:r w:rsidR="00D97DAF" w:rsidRPr="00D97DAF">
        <w:rPr>
          <w:rStyle w:val="Funotenzeichen"/>
          <w:rFonts w:ascii="Arial" w:hAnsi="Arial" w:cs="Arial"/>
          <w:position w:val="6"/>
          <w:sz w:val="14"/>
          <w:szCs w:val="14"/>
          <w:vertAlign w:val="baseline"/>
        </w:rPr>
        <w:footnoteReference w:id="1"/>
      </w:r>
      <w:r w:rsidR="00D411A3" w:rsidRPr="00D97DAF">
        <w:rPr>
          <w:rFonts w:ascii="Arial" w:hAnsi="Arial" w:cs="Arial"/>
        </w:rPr>
        <w:t>.</w:t>
      </w:r>
    </w:p>
    <w:p w14:paraId="39E0A4EE" w14:textId="77777777" w:rsidR="00D22262" w:rsidRPr="00D97DAF" w:rsidRDefault="00D22262" w:rsidP="00D22262">
      <w:pPr>
        <w:rPr>
          <w:rFonts w:ascii="Arial" w:hAnsi="Arial" w:cs="Arial"/>
        </w:rPr>
      </w:pPr>
    </w:p>
    <w:p w14:paraId="7A241A65" w14:textId="77777777" w:rsidR="00D411A3" w:rsidRPr="00D97DAF" w:rsidRDefault="00D411A3" w:rsidP="00D22262">
      <w:pPr>
        <w:rPr>
          <w:rFonts w:ascii="Arial" w:hAnsi="Arial" w:cs="Arial"/>
        </w:rPr>
      </w:pPr>
      <w:r w:rsidRPr="00D97DAF">
        <w:rPr>
          <w:rFonts w:ascii="Arial" w:hAnsi="Arial" w:cs="Arial"/>
        </w:rPr>
        <w:t>Bevollmächtigter Vertreter der Arbeitsgemeinschaft ist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D411A3" w:rsidRPr="00D97DAF" w14:paraId="14430F6C" w14:textId="77777777">
        <w:trPr>
          <w:trHeight w:hRule="exact" w:val="400"/>
        </w:trPr>
        <w:tc>
          <w:tcPr>
            <w:tcW w:w="9709" w:type="dxa"/>
            <w:tcBorders>
              <w:bottom w:val="single" w:sz="4" w:space="0" w:color="auto"/>
            </w:tcBorders>
            <w:vAlign w:val="center"/>
          </w:tcPr>
          <w:p w14:paraId="56159006" w14:textId="77777777" w:rsidR="00D411A3" w:rsidRPr="00D97DAF" w:rsidRDefault="00836C4A">
            <w:pPr>
              <w:spacing w:before="40"/>
              <w:ind w:left="-74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411A3"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411A3" w:rsidRPr="00D97DAF" w14:paraId="5BD782AC" w14:textId="77777777">
        <w:trPr>
          <w:trHeight w:hRule="exact" w:val="400"/>
        </w:trPr>
        <w:tc>
          <w:tcPr>
            <w:tcW w:w="9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36285" w14:textId="77777777" w:rsidR="00D411A3" w:rsidRPr="00D97DAF" w:rsidRDefault="00836C4A">
            <w:pPr>
              <w:spacing w:before="40"/>
              <w:ind w:left="-74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411A3"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p w14:paraId="75BCF226" w14:textId="77777777" w:rsidR="00D411A3" w:rsidRPr="00D97DAF" w:rsidRDefault="00D411A3" w:rsidP="00D22262">
      <w:pPr>
        <w:rPr>
          <w:rFonts w:ascii="Arial" w:hAnsi="Arial" w:cs="Arial"/>
        </w:rPr>
      </w:pPr>
    </w:p>
    <w:p w14:paraId="6CA28AB2" w14:textId="77777777" w:rsidR="00D411A3" w:rsidRPr="00D97DAF" w:rsidRDefault="00D411A3" w:rsidP="00D22262">
      <w:pPr>
        <w:rPr>
          <w:rFonts w:ascii="Arial" w:hAnsi="Arial" w:cs="Arial"/>
        </w:rPr>
      </w:pPr>
      <w:r w:rsidRPr="00D97DAF">
        <w:rPr>
          <w:rFonts w:ascii="Arial" w:hAnsi="Arial" w:cs="Arial"/>
        </w:rPr>
        <w:t>Wir erklären, dass</w:t>
      </w:r>
    </w:p>
    <w:p w14:paraId="32AFC846" w14:textId="77777777" w:rsidR="00D411A3" w:rsidRPr="00D97DAF" w:rsidRDefault="00D411A3" w:rsidP="00D22262">
      <w:pPr>
        <w:tabs>
          <w:tab w:val="left" w:pos="284"/>
        </w:tabs>
        <w:rPr>
          <w:rFonts w:ascii="Arial" w:hAnsi="Arial" w:cs="Arial"/>
        </w:rPr>
      </w:pPr>
    </w:p>
    <w:p w14:paraId="1CA2F7C7" w14:textId="77777777" w:rsidR="00D411A3" w:rsidRPr="00D97DAF" w:rsidRDefault="00D411A3" w:rsidP="00D22262">
      <w:pPr>
        <w:tabs>
          <w:tab w:val="left" w:pos="284"/>
        </w:tabs>
        <w:spacing w:line="240" w:lineRule="exact"/>
        <w:ind w:left="284" w:hanging="284"/>
        <w:jc w:val="both"/>
        <w:rPr>
          <w:rFonts w:ascii="Arial" w:hAnsi="Arial" w:cs="Arial"/>
        </w:rPr>
      </w:pPr>
      <w:r w:rsidRPr="00D97DAF">
        <w:rPr>
          <w:rFonts w:ascii="Arial" w:hAnsi="Arial" w:cs="Arial"/>
        </w:rPr>
        <w:t>1.</w:t>
      </w:r>
      <w:r w:rsidRPr="00D97DAF">
        <w:rPr>
          <w:rFonts w:ascii="Arial" w:hAnsi="Arial" w:cs="Arial"/>
        </w:rPr>
        <w:tab/>
        <w:t xml:space="preserve">der bevollmächtigte Vertreter die Arbeitsgemeinschaftsmitglieder gegenüber dem Auftraggeber </w:t>
      </w:r>
      <w:r w:rsidR="00730AAC" w:rsidRPr="00D97DAF">
        <w:rPr>
          <w:rFonts w:ascii="Arial" w:hAnsi="Arial" w:cs="Arial"/>
        </w:rPr>
        <w:t>rechtsverbind</w:t>
      </w:r>
      <w:r w:rsidRPr="00D97DAF">
        <w:rPr>
          <w:rFonts w:ascii="Arial" w:hAnsi="Arial" w:cs="Arial"/>
        </w:rPr>
        <w:t>lich vertritt,</w:t>
      </w:r>
    </w:p>
    <w:p w14:paraId="330858AC" w14:textId="77777777" w:rsidR="00D411A3" w:rsidRPr="00D97DAF" w:rsidRDefault="00D411A3" w:rsidP="00D22262">
      <w:pPr>
        <w:tabs>
          <w:tab w:val="left" w:pos="284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623E8DFB" w14:textId="77777777" w:rsidR="00D411A3" w:rsidRPr="00D97DAF" w:rsidRDefault="00D411A3" w:rsidP="00D22262">
      <w:pPr>
        <w:tabs>
          <w:tab w:val="left" w:pos="284"/>
        </w:tabs>
        <w:spacing w:line="240" w:lineRule="exact"/>
        <w:ind w:left="284" w:hanging="284"/>
        <w:jc w:val="both"/>
        <w:rPr>
          <w:rFonts w:ascii="Arial" w:hAnsi="Arial" w:cs="Arial"/>
        </w:rPr>
      </w:pPr>
      <w:r w:rsidRPr="00D97DAF">
        <w:rPr>
          <w:rFonts w:ascii="Arial" w:hAnsi="Arial" w:cs="Arial"/>
        </w:rPr>
        <w:t>2.</w:t>
      </w:r>
      <w:r w:rsidRPr="00D97DAF">
        <w:rPr>
          <w:rFonts w:ascii="Arial" w:hAnsi="Arial" w:cs="Arial"/>
        </w:rPr>
        <w:tab/>
        <w:t xml:space="preserve">der bevollmächtigte Vertreter berechtigt ist, mit uneingeschränkter Wirkung für jedes Mitglied Zahlungen </w:t>
      </w:r>
      <w:r w:rsidR="00C0272D">
        <w:rPr>
          <w:rFonts w:ascii="Arial" w:hAnsi="Arial" w:cs="Arial"/>
        </w:rPr>
        <w:t xml:space="preserve">mit befreiender Wirkung </w:t>
      </w:r>
      <w:r w:rsidRPr="00D97DAF">
        <w:rPr>
          <w:rFonts w:ascii="Arial" w:hAnsi="Arial" w:cs="Arial"/>
        </w:rPr>
        <w:t>entgegenzunehmen und</w:t>
      </w:r>
    </w:p>
    <w:p w14:paraId="14D9CBAD" w14:textId="77777777" w:rsidR="00D411A3" w:rsidRPr="00D97DAF" w:rsidRDefault="00D411A3" w:rsidP="00D22262">
      <w:pPr>
        <w:tabs>
          <w:tab w:val="left" w:pos="284"/>
        </w:tabs>
        <w:spacing w:line="240" w:lineRule="exact"/>
        <w:ind w:left="284" w:hanging="284"/>
        <w:jc w:val="both"/>
        <w:rPr>
          <w:rFonts w:ascii="Arial" w:hAnsi="Arial" w:cs="Arial"/>
        </w:rPr>
      </w:pPr>
    </w:p>
    <w:p w14:paraId="02675822" w14:textId="77777777" w:rsidR="00D411A3" w:rsidRPr="00D97DAF" w:rsidRDefault="00D411A3" w:rsidP="00D22262">
      <w:pPr>
        <w:tabs>
          <w:tab w:val="left" w:pos="284"/>
        </w:tabs>
        <w:spacing w:line="240" w:lineRule="exact"/>
        <w:ind w:left="284" w:hanging="284"/>
        <w:jc w:val="both"/>
        <w:rPr>
          <w:rFonts w:ascii="Arial" w:hAnsi="Arial" w:cs="Arial"/>
        </w:rPr>
      </w:pPr>
      <w:r w:rsidRPr="00D97DAF">
        <w:rPr>
          <w:rFonts w:ascii="Arial" w:hAnsi="Arial" w:cs="Arial"/>
        </w:rPr>
        <w:t>3.</w:t>
      </w:r>
      <w:r w:rsidRPr="00D97DAF">
        <w:rPr>
          <w:rFonts w:ascii="Arial" w:hAnsi="Arial" w:cs="Arial"/>
        </w:rPr>
        <w:tab/>
        <w:t>alle Mitglieder auch nach Auflösung der Arbeitsgemeinschaft für die Erfüllung sämtlicher Verpflichtungen aus dem Vertrag – insbesondere für die vertragsgemäße Ausführung der Leistung einschließlich der Abrechnung, Gewährleistung und Schadenersatz – und für die Erstattung von Überzahlungen als Gesamtschuldner haften.</w:t>
      </w:r>
    </w:p>
    <w:p w14:paraId="51ACD13D" w14:textId="77777777" w:rsidR="00D411A3" w:rsidRPr="00D97DAF" w:rsidRDefault="00D411A3" w:rsidP="00D22262">
      <w:pPr>
        <w:jc w:val="both"/>
        <w:rPr>
          <w:rFonts w:ascii="Arial" w:hAnsi="Arial" w:cs="Arial"/>
        </w:rPr>
      </w:pPr>
    </w:p>
    <w:p w14:paraId="6DE3F68A" w14:textId="77777777" w:rsidR="00D411A3" w:rsidRPr="00D97DAF" w:rsidRDefault="00D411A3" w:rsidP="00D22262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8"/>
        <w:gridCol w:w="840"/>
        <w:gridCol w:w="4431"/>
      </w:tblGrid>
      <w:tr w:rsidR="00F953A3" w:rsidRPr="00D97DAF" w14:paraId="4A8050AA" w14:textId="77777777" w:rsidTr="00F953A3">
        <w:tc>
          <w:tcPr>
            <w:tcW w:w="4438" w:type="dxa"/>
            <w:vAlign w:val="center"/>
          </w:tcPr>
          <w:p w14:paraId="5D75F3C2" w14:textId="77777777" w:rsidR="00F953A3" w:rsidRPr="00D97DAF" w:rsidRDefault="00F953A3" w:rsidP="00730AAC">
            <w:pPr>
              <w:spacing w:after="40"/>
              <w:ind w:left="-74"/>
              <w:jc w:val="both"/>
              <w:rPr>
                <w:rFonts w:ascii="Arial" w:hAnsi="Arial" w:cs="Arial"/>
                <w:sz w:val="16"/>
              </w:rPr>
            </w:pPr>
            <w:r w:rsidRPr="00D97DAF">
              <w:rPr>
                <w:rFonts w:ascii="Arial" w:hAnsi="Arial" w:cs="Arial"/>
                <w:sz w:val="16"/>
              </w:rPr>
              <w:t>Ort, Datum</w:t>
            </w:r>
          </w:p>
        </w:tc>
        <w:tc>
          <w:tcPr>
            <w:tcW w:w="840" w:type="dxa"/>
            <w:vAlign w:val="center"/>
          </w:tcPr>
          <w:p w14:paraId="11153B69" w14:textId="77777777" w:rsidR="00F953A3" w:rsidRPr="00D97DAF" w:rsidRDefault="00F953A3" w:rsidP="00730AAC">
            <w:pPr>
              <w:spacing w:after="40"/>
              <w:ind w:left="-74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4431" w:type="dxa"/>
            <w:vAlign w:val="center"/>
          </w:tcPr>
          <w:p w14:paraId="7694EE21" w14:textId="77777777" w:rsidR="00F953A3" w:rsidRPr="00D97DAF" w:rsidRDefault="00F953A3" w:rsidP="00730AAC">
            <w:pPr>
              <w:spacing w:after="40"/>
              <w:ind w:left="-74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Unterschrift/Signatur ggf. Stempel</w:t>
            </w:r>
          </w:p>
        </w:tc>
      </w:tr>
      <w:tr w:rsidR="00F953A3" w:rsidRPr="00D97DAF" w14:paraId="35B93C0A" w14:textId="77777777" w:rsidTr="00F953A3">
        <w:trPr>
          <w:trHeight w:hRule="exact" w:val="400"/>
        </w:trPr>
        <w:tc>
          <w:tcPr>
            <w:tcW w:w="4438" w:type="dxa"/>
            <w:tcBorders>
              <w:bottom w:val="single" w:sz="4" w:space="0" w:color="auto"/>
            </w:tcBorders>
            <w:vAlign w:val="center"/>
          </w:tcPr>
          <w:p w14:paraId="37A35A28" w14:textId="77777777" w:rsidR="00F953A3" w:rsidRPr="00D97DAF" w:rsidRDefault="00F953A3" w:rsidP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 w:rsidRPr="00D97DAF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D97DAF">
              <w:rPr>
                <w:rFonts w:ascii="Arial" w:hAnsi="Arial" w:cs="Arial"/>
                <w:b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</w:rPr>
            </w:r>
            <w:r w:rsidRPr="00D97DAF">
              <w:rPr>
                <w:rFonts w:ascii="Arial" w:hAnsi="Arial" w:cs="Arial"/>
                <w:b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</w:rPr>
              <w:fldChar w:fldCharType="end"/>
            </w:r>
            <w:bookmarkEnd w:id="1"/>
            <w:r w:rsidRPr="00D97DAF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Text3"/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  <w:bookmarkEnd w:id="2"/>
          </w:p>
        </w:tc>
        <w:tc>
          <w:tcPr>
            <w:tcW w:w="840" w:type="dxa"/>
            <w:vAlign w:val="center"/>
          </w:tcPr>
          <w:p w14:paraId="10C6868D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</w:p>
        </w:tc>
        <w:tc>
          <w:tcPr>
            <w:tcW w:w="4431" w:type="dxa"/>
            <w:tcBorders>
              <w:bottom w:val="single" w:sz="4" w:space="0" w:color="auto"/>
            </w:tcBorders>
            <w:vAlign w:val="center"/>
          </w:tcPr>
          <w:p w14:paraId="2B2496C8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  <w:bookmarkEnd w:id="3"/>
          </w:p>
        </w:tc>
      </w:tr>
      <w:tr w:rsidR="00F953A3" w:rsidRPr="00D97DAF" w14:paraId="31DC73A6" w14:textId="77777777" w:rsidTr="00F953A3">
        <w:trPr>
          <w:trHeight w:hRule="exact" w:val="400"/>
        </w:trPr>
        <w:tc>
          <w:tcPr>
            <w:tcW w:w="4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12D1E" w14:textId="77777777" w:rsidR="00F953A3" w:rsidRPr="00D97DAF" w:rsidRDefault="00F953A3" w:rsidP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 w:rsidRPr="00D97DAF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</w:rPr>
            </w:r>
            <w:r w:rsidRPr="00D97DAF">
              <w:rPr>
                <w:rFonts w:ascii="Arial" w:hAnsi="Arial" w:cs="Arial"/>
                <w:b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</w:rPr>
              <w:fldChar w:fldCharType="end"/>
            </w:r>
            <w:r w:rsidRPr="00D97DAF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40" w:type="dxa"/>
            <w:vAlign w:val="center"/>
          </w:tcPr>
          <w:p w14:paraId="456C9770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A7EB9" w14:textId="77777777" w:rsidR="00F953A3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953A3" w:rsidRPr="00D97DAF" w14:paraId="7C35DDA2" w14:textId="77777777" w:rsidTr="00F953A3">
        <w:trPr>
          <w:trHeight w:hRule="exact" w:val="400"/>
        </w:trPr>
        <w:tc>
          <w:tcPr>
            <w:tcW w:w="4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6545" w14:textId="77777777" w:rsidR="00F953A3" w:rsidRPr="00D97DAF" w:rsidRDefault="00F953A3" w:rsidP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 w:rsidRPr="00D97DAF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</w:rPr>
            </w:r>
            <w:r w:rsidRPr="00D97DAF">
              <w:rPr>
                <w:rFonts w:ascii="Arial" w:hAnsi="Arial" w:cs="Arial"/>
                <w:b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</w:rPr>
              <w:fldChar w:fldCharType="end"/>
            </w:r>
            <w:r w:rsidRPr="00D97DAF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40" w:type="dxa"/>
            <w:vAlign w:val="center"/>
          </w:tcPr>
          <w:p w14:paraId="4132EA39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064BF" w14:textId="77777777" w:rsidR="00F953A3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953A3" w:rsidRPr="00D97DAF" w14:paraId="7BF1D8BF" w14:textId="77777777" w:rsidTr="00F953A3">
        <w:trPr>
          <w:trHeight w:hRule="exact" w:val="400"/>
        </w:trPr>
        <w:tc>
          <w:tcPr>
            <w:tcW w:w="4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47F6C" w14:textId="77777777" w:rsidR="00F953A3" w:rsidRPr="00D97DAF" w:rsidRDefault="00F953A3" w:rsidP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 w:rsidRPr="00D97DAF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</w:rPr>
            </w:r>
            <w:r w:rsidRPr="00D97DAF">
              <w:rPr>
                <w:rFonts w:ascii="Arial" w:hAnsi="Arial" w:cs="Arial"/>
                <w:b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</w:rPr>
              <w:fldChar w:fldCharType="end"/>
            </w:r>
            <w:r w:rsidRPr="00D97DAF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40" w:type="dxa"/>
            <w:vAlign w:val="center"/>
          </w:tcPr>
          <w:p w14:paraId="2B19178B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90A02" w14:textId="77777777" w:rsidR="00F953A3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953A3" w:rsidRPr="00D97DAF" w14:paraId="1453D5E0" w14:textId="77777777" w:rsidTr="00F953A3">
        <w:trPr>
          <w:trHeight w:hRule="exact" w:val="400"/>
        </w:trPr>
        <w:tc>
          <w:tcPr>
            <w:tcW w:w="4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5187E" w14:textId="77777777" w:rsidR="00F953A3" w:rsidRPr="00D97DAF" w:rsidRDefault="00F953A3" w:rsidP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 w:rsidRPr="00D97DAF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</w:rPr>
            </w:r>
            <w:r w:rsidRPr="00D97DAF">
              <w:rPr>
                <w:rFonts w:ascii="Arial" w:hAnsi="Arial" w:cs="Arial"/>
                <w:b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</w:rPr>
              <w:fldChar w:fldCharType="end"/>
            </w:r>
            <w:r w:rsidRPr="00D97DAF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40" w:type="dxa"/>
            <w:vAlign w:val="center"/>
          </w:tcPr>
          <w:p w14:paraId="2C594C0D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763FD" w14:textId="77777777" w:rsidR="00F953A3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953A3" w:rsidRPr="00D97DAF" w14:paraId="038FE13B" w14:textId="77777777" w:rsidTr="00F953A3">
        <w:trPr>
          <w:trHeight w:hRule="exact" w:val="400"/>
        </w:trPr>
        <w:tc>
          <w:tcPr>
            <w:tcW w:w="4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0BAAE" w14:textId="77777777" w:rsidR="00F953A3" w:rsidRPr="00D97DAF" w:rsidRDefault="00F953A3" w:rsidP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 w:rsidRPr="00D97DAF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</w:rPr>
            </w:r>
            <w:r w:rsidRPr="00D97DAF">
              <w:rPr>
                <w:rFonts w:ascii="Arial" w:hAnsi="Arial" w:cs="Arial"/>
                <w:b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</w:rPr>
              <w:fldChar w:fldCharType="end"/>
            </w:r>
            <w:r w:rsidRPr="00D97DAF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40" w:type="dxa"/>
            <w:vAlign w:val="center"/>
          </w:tcPr>
          <w:p w14:paraId="214689EB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5B4A5" w14:textId="77777777" w:rsidR="00F953A3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41C04C41" w14:textId="77777777" w:rsidR="00D411A3" w:rsidRDefault="00D411A3">
      <w:pPr>
        <w:jc w:val="both"/>
        <w:rPr>
          <w:rFonts w:ascii="Arial" w:hAnsi="Arial" w:cs="Arial"/>
          <w:sz w:val="2"/>
          <w:szCs w:val="2"/>
        </w:rPr>
      </w:pPr>
    </w:p>
    <w:sectPr w:rsidR="00D411A3" w:rsidSect="00F81AAF">
      <w:footerReference w:type="default" r:id="rId8"/>
      <w:headerReference w:type="first" r:id="rId9"/>
      <w:footerReference w:type="first" r:id="rId10"/>
      <w:pgSz w:w="11906" w:h="16838" w:code="9"/>
      <w:pgMar w:top="1814" w:right="1134" w:bottom="567" w:left="1191" w:header="720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C515F" w14:textId="77777777" w:rsidR="00067A48" w:rsidRDefault="00067A48" w:rsidP="00352A93">
      <w:r>
        <w:separator/>
      </w:r>
    </w:p>
  </w:endnote>
  <w:endnote w:type="continuationSeparator" w:id="0">
    <w:p w14:paraId="6C2BF82D" w14:textId="77777777" w:rsidR="00067A48" w:rsidRDefault="00067A48" w:rsidP="0035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31D04" w14:textId="77777777" w:rsidR="00D411A3" w:rsidRDefault="00256AC1">
    <w:pPr>
      <w:pStyle w:val="Fuzeile"/>
      <w:tabs>
        <w:tab w:val="clear" w:pos="4536"/>
      </w:tabs>
      <w:rPr>
        <w:rFonts w:ascii="Arial" w:hAnsi="Arial"/>
        <w:sz w:val="16"/>
      </w:rPr>
    </w:pPr>
    <w:r>
      <w:rPr>
        <w:rFonts w:ascii="Arial" w:hAnsi="Arial"/>
        <w:sz w:val="14"/>
      </w:rPr>
      <w:t xml:space="preserve">Vordr. </w:t>
    </w:r>
    <w:proofErr w:type="gramStart"/>
    <w:r>
      <w:rPr>
        <w:rFonts w:ascii="Arial" w:hAnsi="Arial"/>
        <w:sz w:val="14"/>
      </w:rPr>
      <w:t xml:space="preserve">11031  (PC)   </w:t>
    </w:r>
    <w:proofErr w:type="gramEnd"/>
    <w:r>
      <w:rPr>
        <w:rFonts w:ascii="Arial" w:hAnsi="Arial"/>
        <w:sz w:val="14"/>
      </w:rPr>
      <w:t xml:space="preserve"> </w:t>
    </w:r>
    <w:r w:rsidR="002018FB">
      <w:rPr>
        <w:rFonts w:ascii="Arial" w:hAnsi="Arial"/>
        <w:sz w:val="14"/>
      </w:rPr>
      <w:t>0</w:t>
    </w:r>
    <w:r w:rsidR="00D44D32">
      <w:rPr>
        <w:rFonts w:ascii="Arial" w:hAnsi="Arial"/>
        <w:sz w:val="14"/>
      </w:rPr>
      <w:t>5</w:t>
    </w:r>
    <w:r w:rsidR="00D411A3">
      <w:rPr>
        <w:rFonts w:ascii="Arial" w:hAnsi="Arial"/>
        <w:sz w:val="14"/>
      </w:rPr>
      <w:t>.</w:t>
    </w:r>
    <w:r>
      <w:rPr>
        <w:rFonts w:ascii="Arial" w:hAnsi="Arial"/>
        <w:sz w:val="14"/>
      </w:rPr>
      <w:t>1</w:t>
    </w:r>
    <w:r w:rsidR="00D44D32">
      <w:rPr>
        <w:rFonts w:ascii="Arial" w:hAnsi="Arial"/>
        <w:sz w:val="14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3281A" w14:textId="77777777" w:rsidR="00F81AAF" w:rsidRDefault="00F81AAF" w:rsidP="00F81AAF">
    <w:pPr>
      <w:pStyle w:val="Fuzeile"/>
      <w:tabs>
        <w:tab w:val="clear" w:pos="4536"/>
      </w:tabs>
      <w:rPr>
        <w:rFonts w:ascii="Arial" w:hAnsi="Arial"/>
        <w:sz w:val="16"/>
      </w:rPr>
    </w:pPr>
    <w:r>
      <w:rPr>
        <w:rFonts w:ascii="Arial" w:hAnsi="Arial"/>
        <w:sz w:val="14"/>
      </w:rPr>
      <w:t xml:space="preserve">Vordr. </w:t>
    </w:r>
    <w:proofErr w:type="gramStart"/>
    <w:r>
      <w:rPr>
        <w:rFonts w:ascii="Arial" w:hAnsi="Arial"/>
        <w:sz w:val="14"/>
      </w:rPr>
      <w:t xml:space="preserve">11031  (PC)   </w:t>
    </w:r>
    <w:proofErr w:type="gramEnd"/>
    <w:r>
      <w:rPr>
        <w:rFonts w:ascii="Arial" w:hAnsi="Arial"/>
        <w:sz w:val="14"/>
      </w:rPr>
      <w:t xml:space="preserve"> </w:t>
    </w:r>
    <w:r w:rsidR="00D97DAF">
      <w:rPr>
        <w:rFonts w:ascii="Arial" w:hAnsi="Arial"/>
        <w:sz w:val="14"/>
      </w:rPr>
      <w:t>0</w:t>
    </w:r>
    <w:r w:rsidR="00C0272D">
      <w:rPr>
        <w:rFonts w:ascii="Arial" w:hAnsi="Arial"/>
        <w:sz w:val="14"/>
      </w:rPr>
      <w:t>1</w:t>
    </w:r>
    <w:r w:rsidR="00D97DAF">
      <w:rPr>
        <w:rFonts w:ascii="Arial" w:hAnsi="Arial"/>
        <w:sz w:val="14"/>
      </w:rPr>
      <w:t>.1</w:t>
    </w:r>
    <w:r w:rsidR="00C0272D">
      <w:rPr>
        <w:rFonts w:ascii="Arial" w:hAnsi="Arial"/>
        <w:sz w:val="14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3E642" w14:textId="77777777" w:rsidR="00067A48" w:rsidRPr="00D97DAF" w:rsidRDefault="00067A48" w:rsidP="00D97DAF">
      <w:pPr>
        <w:pStyle w:val="Fuzeile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</w:t>
      </w:r>
    </w:p>
  </w:footnote>
  <w:footnote w:type="continuationSeparator" w:id="0">
    <w:p w14:paraId="51590244" w14:textId="77777777" w:rsidR="00067A48" w:rsidRDefault="00067A48" w:rsidP="00352A93">
      <w:r>
        <w:continuationSeparator/>
      </w:r>
    </w:p>
  </w:footnote>
  <w:footnote w:id="1">
    <w:p w14:paraId="0CE90FAD" w14:textId="77777777" w:rsidR="00D97DAF" w:rsidRPr="00E60C62" w:rsidRDefault="00D97DAF" w:rsidP="00E60C62">
      <w:pPr>
        <w:pStyle w:val="Funotentext"/>
        <w:spacing w:before="20" w:line="180" w:lineRule="exact"/>
        <w:ind w:left="142" w:hanging="142"/>
        <w:jc w:val="both"/>
        <w:rPr>
          <w:rFonts w:ascii="Arial" w:hAnsi="Arial" w:cs="Arial"/>
          <w:b/>
          <w:sz w:val="16"/>
          <w:szCs w:val="16"/>
        </w:rPr>
      </w:pPr>
      <w:r w:rsidRPr="00E60C62">
        <w:rPr>
          <w:rStyle w:val="Funotenzeichen"/>
          <w:rFonts w:ascii="Arial" w:hAnsi="Arial" w:cs="Arial"/>
          <w:sz w:val="16"/>
          <w:szCs w:val="16"/>
        </w:rPr>
        <w:footnoteRef/>
      </w:r>
      <w:r w:rsidRPr="00E60C62">
        <w:rPr>
          <w:rFonts w:ascii="Arial" w:hAnsi="Arial" w:cs="Arial"/>
          <w:b/>
          <w:sz w:val="16"/>
          <w:szCs w:val="16"/>
        </w:rPr>
        <w:t xml:space="preserve"> </w:t>
      </w:r>
      <w:r w:rsidRPr="00E60C62">
        <w:rPr>
          <w:rFonts w:ascii="Arial" w:hAnsi="Arial" w:cs="Arial"/>
          <w:b/>
          <w:sz w:val="16"/>
          <w:szCs w:val="16"/>
        </w:rPr>
        <w:tab/>
        <w:t xml:space="preserve">Die Bietergemeinschaft hat mit ihrem Angebot eine Erklärung aller </w:t>
      </w:r>
      <w:r w:rsidR="00E60C62" w:rsidRPr="00E60C62">
        <w:rPr>
          <w:rFonts w:ascii="Arial" w:hAnsi="Arial" w:cs="Arial"/>
          <w:b/>
          <w:sz w:val="16"/>
          <w:szCs w:val="16"/>
        </w:rPr>
        <w:t>Mitglieder</w:t>
      </w:r>
      <w:r w:rsidRPr="00E60C62">
        <w:rPr>
          <w:rFonts w:ascii="Arial" w:hAnsi="Arial" w:cs="Arial"/>
          <w:b/>
          <w:sz w:val="16"/>
          <w:szCs w:val="16"/>
        </w:rPr>
        <w:t xml:space="preserve"> in Textform abzugeben.</w:t>
      </w:r>
    </w:p>
    <w:p w14:paraId="640B0AB4" w14:textId="77777777" w:rsidR="00D97DAF" w:rsidRPr="00E60C62" w:rsidRDefault="00D97DAF" w:rsidP="00E60C62">
      <w:pPr>
        <w:pStyle w:val="Funotentext"/>
        <w:spacing w:before="20" w:after="400" w:line="180" w:lineRule="exact"/>
        <w:ind w:left="142" w:hanging="142"/>
        <w:jc w:val="both"/>
        <w:rPr>
          <w:rFonts w:ascii="Arial" w:hAnsi="Arial" w:cs="Arial"/>
          <w:b/>
          <w:sz w:val="16"/>
          <w:szCs w:val="16"/>
        </w:rPr>
      </w:pPr>
      <w:r w:rsidRPr="00E60C62">
        <w:rPr>
          <w:rFonts w:ascii="Arial" w:hAnsi="Arial" w:cs="Arial"/>
          <w:b/>
          <w:sz w:val="16"/>
          <w:szCs w:val="16"/>
        </w:rPr>
        <w:tab/>
        <w:t>Auf Verlangen der Vergabestelle ist eine von allen Mitgliedern unterzeichnete bzw. fortgeschritten oder qu</w:t>
      </w:r>
      <w:r w:rsidR="00E60C62" w:rsidRPr="00E60C62">
        <w:rPr>
          <w:rFonts w:ascii="Arial" w:hAnsi="Arial" w:cs="Arial"/>
          <w:b/>
          <w:sz w:val="16"/>
          <w:szCs w:val="16"/>
        </w:rPr>
        <w:t>alifiziert signierte E</w:t>
      </w:r>
      <w:r w:rsidRPr="00E60C62">
        <w:rPr>
          <w:rFonts w:ascii="Arial" w:hAnsi="Arial" w:cs="Arial"/>
          <w:b/>
          <w:sz w:val="16"/>
          <w:szCs w:val="16"/>
        </w:rPr>
        <w:t>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1DF81" w14:textId="77777777" w:rsidR="00F81AAF" w:rsidRDefault="00F81AAF">
    <w:pPr>
      <w:pStyle w:val="Kopfzeile"/>
    </w:pPr>
    <w:r w:rsidRPr="00F81AAF">
      <w:rPr>
        <w:noProof/>
      </w:rPr>
      <w:drawing>
        <wp:anchor distT="0" distB="0" distL="114300" distR="114300" simplePos="0" relativeHeight="251659264" behindDoc="0" locked="1" layoutInCell="1" allowOverlap="1" wp14:anchorId="1D8BFCE6" wp14:editId="1E71C040">
          <wp:simplePos x="0" y="0"/>
          <wp:positionH relativeFrom="page">
            <wp:align>center</wp:align>
          </wp:positionH>
          <wp:positionV relativeFrom="paragraph">
            <wp:posOffset>-437882</wp:posOffset>
          </wp:positionV>
          <wp:extent cx="2099524" cy="1152659"/>
          <wp:effectExtent l="19050" t="0" r="0" b="0"/>
          <wp:wrapNone/>
          <wp:docPr id="1" name="Grafik 1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7617" cy="11514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0A6D0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9302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KY5o2mHs6IsYDNcTcC7lqIgRGyFxCzMx0NyhhZnuPtTCvAWuAs1H9myypFHP8j4EUV6SwkgM7cjAfZk+U9/FRg==" w:saltValue="aQRstM4L1+4eyOzF88LuSg==" w:algorithmName="SHA-512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272ED6"/>
    <w:rsid w:val="0003742B"/>
    <w:rsid w:val="000520EA"/>
    <w:rsid w:val="00054F92"/>
    <w:rsid w:val="00067A48"/>
    <w:rsid w:val="000A0173"/>
    <w:rsid w:val="000D3518"/>
    <w:rsid w:val="000E3C37"/>
    <w:rsid w:val="000F0D03"/>
    <w:rsid w:val="001251C5"/>
    <w:rsid w:val="001A54EA"/>
    <w:rsid w:val="002018FB"/>
    <w:rsid w:val="00202251"/>
    <w:rsid w:val="002068DA"/>
    <w:rsid w:val="002216DA"/>
    <w:rsid w:val="00227458"/>
    <w:rsid w:val="00241781"/>
    <w:rsid w:val="00256AC1"/>
    <w:rsid w:val="0027206E"/>
    <w:rsid w:val="00272ED6"/>
    <w:rsid w:val="002975D1"/>
    <w:rsid w:val="002C1E1D"/>
    <w:rsid w:val="002F0467"/>
    <w:rsid w:val="00366A95"/>
    <w:rsid w:val="003911E1"/>
    <w:rsid w:val="003E2649"/>
    <w:rsid w:val="003F4DAC"/>
    <w:rsid w:val="00467E1A"/>
    <w:rsid w:val="004A2AF8"/>
    <w:rsid w:val="004A7937"/>
    <w:rsid w:val="004C2CF9"/>
    <w:rsid w:val="00503B0C"/>
    <w:rsid w:val="00533C6C"/>
    <w:rsid w:val="0053778D"/>
    <w:rsid w:val="00545C58"/>
    <w:rsid w:val="005B552E"/>
    <w:rsid w:val="00655E9E"/>
    <w:rsid w:val="00662438"/>
    <w:rsid w:val="006822B8"/>
    <w:rsid w:val="00682E79"/>
    <w:rsid w:val="006A1B9F"/>
    <w:rsid w:val="006A41D0"/>
    <w:rsid w:val="006D560F"/>
    <w:rsid w:val="006E5D19"/>
    <w:rsid w:val="00711BBC"/>
    <w:rsid w:val="00721D05"/>
    <w:rsid w:val="00730AAC"/>
    <w:rsid w:val="007825E4"/>
    <w:rsid w:val="0078400F"/>
    <w:rsid w:val="007F0D4C"/>
    <w:rsid w:val="007F24F2"/>
    <w:rsid w:val="00801758"/>
    <w:rsid w:val="00836C4A"/>
    <w:rsid w:val="008556B0"/>
    <w:rsid w:val="008A5B27"/>
    <w:rsid w:val="008B3D49"/>
    <w:rsid w:val="008E10AA"/>
    <w:rsid w:val="008F74F5"/>
    <w:rsid w:val="009117C1"/>
    <w:rsid w:val="00956EAB"/>
    <w:rsid w:val="00991668"/>
    <w:rsid w:val="009A1D5F"/>
    <w:rsid w:val="009C4954"/>
    <w:rsid w:val="009C5E08"/>
    <w:rsid w:val="009F0636"/>
    <w:rsid w:val="00A024A3"/>
    <w:rsid w:val="00A7086D"/>
    <w:rsid w:val="00A95EDC"/>
    <w:rsid w:val="00B050FA"/>
    <w:rsid w:val="00B921A9"/>
    <w:rsid w:val="00BA2219"/>
    <w:rsid w:val="00BD2520"/>
    <w:rsid w:val="00BF2F7B"/>
    <w:rsid w:val="00C0272D"/>
    <w:rsid w:val="00C04E5B"/>
    <w:rsid w:val="00C813CE"/>
    <w:rsid w:val="00C82A31"/>
    <w:rsid w:val="00C965D9"/>
    <w:rsid w:val="00CC25AC"/>
    <w:rsid w:val="00CD5C60"/>
    <w:rsid w:val="00D05948"/>
    <w:rsid w:val="00D22262"/>
    <w:rsid w:val="00D24602"/>
    <w:rsid w:val="00D278C1"/>
    <w:rsid w:val="00D411A3"/>
    <w:rsid w:val="00D41B81"/>
    <w:rsid w:val="00D44D32"/>
    <w:rsid w:val="00D634BB"/>
    <w:rsid w:val="00D80DE9"/>
    <w:rsid w:val="00D83F56"/>
    <w:rsid w:val="00D97DAF"/>
    <w:rsid w:val="00DA6FA6"/>
    <w:rsid w:val="00E06E6C"/>
    <w:rsid w:val="00E60C62"/>
    <w:rsid w:val="00E631D3"/>
    <w:rsid w:val="00EA01A4"/>
    <w:rsid w:val="00F22DD4"/>
    <w:rsid w:val="00F76A80"/>
    <w:rsid w:val="00F81AAF"/>
    <w:rsid w:val="00F953A3"/>
    <w:rsid w:val="00F962F2"/>
    <w:rsid w:val="00FB4285"/>
    <w:rsid w:val="00FD7496"/>
    <w:rsid w:val="00FE6744"/>
    <w:rsid w:val="00FF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E6CE7"/>
  <w15:docId w15:val="{C9E30078-81E2-48A4-8CFA-2E8C2421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62438"/>
  </w:style>
  <w:style w:type="paragraph" w:styleId="berschrift1">
    <w:name w:val="heading 1"/>
    <w:basedOn w:val="Standard"/>
    <w:next w:val="Standard"/>
    <w:qFormat/>
    <w:rsid w:val="00662438"/>
    <w:pPr>
      <w:keepNext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6243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66243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66243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C25A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C25A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97DAF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7DAF"/>
  </w:style>
  <w:style w:type="character" w:styleId="Funotenzeichen">
    <w:name w:val="footnote reference"/>
    <w:basedOn w:val="Absatz-Standardschriftart"/>
    <w:uiPriority w:val="99"/>
    <w:semiHidden/>
    <w:unhideWhenUsed/>
    <w:rsid w:val="00D97D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ache\Bildung%20Arbeitsgemeinschaft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61296-A127-4464-973D-884339D5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Bildung Arbeitsgemeinschaft.dotm</Template>
  <TotalTime>0</TotalTime>
  <Pages>1</Pages>
  <Words>259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Ameti-Schierz Dana</cp:lastModifiedBy>
  <cp:revision>14</cp:revision>
  <cp:lastPrinted>2011-12-29T08:45:00Z</cp:lastPrinted>
  <dcterms:created xsi:type="dcterms:W3CDTF">2023-03-30T14:18:00Z</dcterms:created>
  <dcterms:modified xsi:type="dcterms:W3CDTF">2026-06-17T15:08:00Z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9.00</vt:lpwstr>
  </property>
</Properties>
</file>